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30000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  <w:bookmarkStart w:id="0" w:name="_GoBack"/>
      <w:bookmarkEnd w:id="0"/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494347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2676</Words>
  <Characters>2966</Characters>
  <Lines>25</Lines>
  <Paragraphs>7</Paragraphs>
  <TotalTime>1</TotalTime>
  <ScaleCrop>false</ScaleCrop>
  <LinksUpToDate>false</LinksUpToDate>
  <CharactersWithSpaces>3140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2022-08-09T10:05:11Z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842FC2587FF74151B0800488366EA77C</vt:lpwstr>
  </property>
</Properties>
</file>