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30000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XXX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--2500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（3）2500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9E43EB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1</TotalTime>
  <ScaleCrop>false</ScaleCrop>
  <LinksUpToDate>false</LinksUpToDate>
  <CharactersWithSpaces>3152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2022-06-23T06:57:44Z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5D7E01E0E1B14523BFB79F69B71A1FEA</vt:lpwstr>
  </property>
</Properties>
</file>