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10000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  <w:bookmarkStart w:id="0" w:name="_GoBack"/>
      <w:bookmarkEnd w:id="0"/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Helvetica" w:hAnsi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xxx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(</w:t>
      </w:r>
      <w:r>
        <w:rPr>
          <w:rFonts w:hint="eastAsia" w:ascii="宋体" w:hAnsi="宋体"/>
          <w:sz w:val="24"/>
          <w:lang w:eastAsia="zh-CN"/>
        </w:rPr>
        <w:t>1）6000千卡/千克及以上，执行基准价；（2）5800-5999，每百大卡下浮0.5元/吨；（3）5500-5799，每百大卡下浮0.8元/吨；（4）5200-5799，每百大卡下浮1.6元/吨；（5）5200大卡以下执行5元百大卡/吨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全硫分考核：St.d≤0.8%，不扣款。St.d＞0.8%时，均以0.8%为基数。（1）1.35%≥St.d＞0.8%，每升高0.01%，价格下浮2.0元/吨；（2）St.d＞1.35%，每升高0.01%，价格下浮3.0元/吨。5.挥发分考核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</w:t>
      </w:r>
      <w:r>
        <w:rPr>
          <w:rFonts w:hint="eastAsia" w:ascii="宋体" w:hAnsi="宋体"/>
          <w:color w:val="000000"/>
          <w:sz w:val="24"/>
          <w:lang w:val="en-US" w:eastAsia="zh-CN"/>
        </w:rPr>
        <w:t>火</w:t>
      </w:r>
      <w:r>
        <w:rPr>
          <w:rFonts w:hint="eastAsia" w:ascii="宋体" w:hAnsi="宋体"/>
          <w:color w:val="000000"/>
          <w:sz w:val="24"/>
        </w:rPr>
        <w:t>运煤价格为</w:t>
      </w:r>
      <w:r>
        <w:rPr>
          <w:rFonts w:hint="eastAsia" w:ascii="宋体" w:hAnsi="宋体"/>
          <w:color w:val="000000"/>
          <w:sz w:val="24"/>
          <w:lang w:val="en-US" w:eastAsia="zh-CN"/>
        </w:rPr>
        <w:t>火</w:t>
      </w:r>
      <w:r>
        <w:rPr>
          <w:rFonts w:hint="eastAsia" w:ascii="宋体" w:hAnsi="宋体"/>
          <w:color w:val="000000"/>
          <w:sz w:val="24"/>
        </w:rPr>
        <w:t>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val="en-US" w:eastAsia="zh-CN"/>
        </w:rPr>
        <w:t>高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质筛混煤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5ODNkYmVhN2JjNGE1NTQyZGM2N2ZkODZhMTlhYjk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5108DE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2689</Words>
  <Characters>2978</Characters>
  <Lines>25</Lines>
  <Paragraphs>7</Paragraphs>
  <TotalTime>4</TotalTime>
  <ScaleCrop>false</ScaleCrop>
  <LinksUpToDate>false</LinksUpToDate>
  <CharactersWithSpaces>3152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2022-06-20T03:57:59Z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5923CFB85CDC4C169AACA4E45DA8E30D</vt:lpwstr>
  </property>
</Properties>
</file>