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煤炭（汽火联运）采购合同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*****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3500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30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0.65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汽车运输 运输要求：符合平顶山市政府对煤炭运输车辆的环保要求。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甲方按国家标准进行计量、检验，以其所出报告作为结算依据。乙方供应煤碳验收按照«河南中平鲁阳煤电有限公司入厂煤验收管理办法»执行。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0.65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执行中标价。汽运及火运高质煤基准价执行中标价。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--3000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（3）3000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煤炭（汽火联运）采购合同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低质筛混煤</w:t>
      </w:r>
      <w:bookmarkStart w:id="0" w:name="_GoBack"/>
      <w:bookmarkEnd w:id="0"/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542</Words>
  <Characters>3093</Characters>
  <Lines>25</Lines>
  <Paragraphs>7</Paragraphs>
  <TotalTime>0</TotalTime>
  <ScaleCrop>false</ScaleCrop>
  <LinksUpToDate>false</LinksUpToDate>
  <CharactersWithSpaces>3628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2022-03-04T04:45:05Z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AB141CC371BE410E80ED7F5A332291DF</vt:lpwstr>
  </property>
</Properties>
</file>