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平顶山</w:t>
      </w:r>
      <w:r>
        <w:rPr>
          <w:rFonts w:hint="eastAsia" w:ascii="宋体" w:hAnsi="宋体"/>
          <w:b/>
          <w:color w:val="000000"/>
          <w:sz w:val="28"/>
          <w:szCs w:val="28"/>
        </w:rPr>
        <w:t>市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日至20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汽车运输。运输要求：符合平顶山市政府对煤炭运输车辆的环保要求。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执行中标价。汽运及火运高质煤基准价执行中标价。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（3）35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St.d＞0.65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（1）30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</w:rPr>
        <w:t>.结算方式：包括银行支票、电汇、银行承兑汇票等，收款帐户以乙方开具的增值税专用发票中的开户行及账号为准。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                                 乙方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甲方名称（章）：                      乙方名称：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Tw4TWAAAABQEAAA8AAAAAAAAAAQAg&#10;AAAAIgAAAGRycy9kb3ducmV2LnhtbFBLAQIUABQAAAAIAIdO4kB9TkRYSQIAAPkEAAAOAAAAAAAA&#10;AAEAIAAAACUBAABkcnMvZTJvRG9jLnhtbFBLBQYAAAAABgAGAFkBAADgBQAAAAA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center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LYMD-X-X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低质筛混煤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（</w:t>
      </w:r>
      <w:r>
        <w:rPr>
          <w:rFonts w:ascii="宋体" w:hAnsi="宋体"/>
          <w:b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30</w:t>
      </w:r>
      <w:r>
        <w:rPr>
          <w:rFonts w:ascii="宋体" w:hAnsi="宋体"/>
          <w:b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796D"/>
    <w:rsid w:val="00142147"/>
    <w:rsid w:val="005B35EA"/>
    <w:rsid w:val="021753CF"/>
    <w:rsid w:val="056608B4"/>
    <w:rsid w:val="05B958AC"/>
    <w:rsid w:val="06EA28D3"/>
    <w:rsid w:val="0A4913D5"/>
    <w:rsid w:val="0BF21F31"/>
    <w:rsid w:val="0C8D59FE"/>
    <w:rsid w:val="0C8F354B"/>
    <w:rsid w:val="0D20053B"/>
    <w:rsid w:val="0D507131"/>
    <w:rsid w:val="0D566E23"/>
    <w:rsid w:val="0E327723"/>
    <w:rsid w:val="0E3752D6"/>
    <w:rsid w:val="0E5903A7"/>
    <w:rsid w:val="0F4B6CB2"/>
    <w:rsid w:val="0F8E1F57"/>
    <w:rsid w:val="0FAA1C7C"/>
    <w:rsid w:val="101F3DEE"/>
    <w:rsid w:val="10D16BDC"/>
    <w:rsid w:val="121876A2"/>
    <w:rsid w:val="12E325D0"/>
    <w:rsid w:val="13371443"/>
    <w:rsid w:val="137B05A5"/>
    <w:rsid w:val="138C727E"/>
    <w:rsid w:val="155929DE"/>
    <w:rsid w:val="15897431"/>
    <w:rsid w:val="16472303"/>
    <w:rsid w:val="17B74A49"/>
    <w:rsid w:val="18ED7069"/>
    <w:rsid w:val="19636F2A"/>
    <w:rsid w:val="1B503172"/>
    <w:rsid w:val="1C7B1E5C"/>
    <w:rsid w:val="1CB93C23"/>
    <w:rsid w:val="1DE6642A"/>
    <w:rsid w:val="1F354086"/>
    <w:rsid w:val="21533D18"/>
    <w:rsid w:val="21A623C6"/>
    <w:rsid w:val="236F059D"/>
    <w:rsid w:val="24974B25"/>
    <w:rsid w:val="26244CFC"/>
    <w:rsid w:val="26D92AF9"/>
    <w:rsid w:val="26FB5840"/>
    <w:rsid w:val="270274CE"/>
    <w:rsid w:val="28FC6767"/>
    <w:rsid w:val="29D14779"/>
    <w:rsid w:val="2A4974B9"/>
    <w:rsid w:val="2CE15AA2"/>
    <w:rsid w:val="2DCB0AFE"/>
    <w:rsid w:val="2E0478D3"/>
    <w:rsid w:val="2E4C54A8"/>
    <w:rsid w:val="2FDD1B5F"/>
    <w:rsid w:val="30F23EA9"/>
    <w:rsid w:val="32301942"/>
    <w:rsid w:val="33020E16"/>
    <w:rsid w:val="33977F1B"/>
    <w:rsid w:val="33AF2577"/>
    <w:rsid w:val="34231D0A"/>
    <w:rsid w:val="343A2EF0"/>
    <w:rsid w:val="364903EA"/>
    <w:rsid w:val="382C33E1"/>
    <w:rsid w:val="38E729FF"/>
    <w:rsid w:val="39064513"/>
    <w:rsid w:val="3AFC0D32"/>
    <w:rsid w:val="3BC81330"/>
    <w:rsid w:val="3E0865FB"/>
    <w:rsid w:val="3ECE63F2"/>
    <w:rsid w:val="3F1F796D"/>
    <w:rsid w:val="3FDB6E83"/>
    <w:rsid w:val="41357D04"/>
    <w:rsid w:val="440C046F"/>
    <w:rsid w:val="44972ACC"/>
    <w:rsid w:val="45F343BD"/>
    <w:rsid w:val="463D5A17"/>
    <w:rsid w:val="468D5D79"/>
    <w:rsid w:val="471756AB"/>
    <w:rsid w:val="4793785B"/>
    <w:rsid w:val="47A51EDC"/>
    <w:rsid w:val="48D42CA2"/>
    <w:rsid w:val="4B6D1678"/>
    <w:rsid w:val="4C595BA0"/>
    <w:rsid w:val="4D71672E"/>
    <w:rsid w:val="4DF75DA9"/>
    <w:rsid w:val="4EF24FBF"/>
    <w:rsid w:val="503B4094"/>
    <w:rsid w:val="513136FF"/>
    <w:rsid w:val="52E76666"/>
    <w:rsid w:val="52F17C23"/>
    <w:rsid w:val="54265E43"/>
    <w:rsid w:val="545668B0"/>
    <w:rsid w:val="54B15A0A"/>
    <w:rsid w:val="554477C4"/>
    <w:rsid w:val="55CF42E4"/>
    <w:rsid w:val="55DC388D"/>
    <w:rsid w:val="55FD5B34"/>
    <w:rsid w:val="56245A8A"/>
    <w:rsid w:val="568C4C43"/>
    <w:rsid w:val="57A86DB1"/>
    <w:rsid w:val="585F542A"/>
    <w:rsid w:val="59466E15"/>
    <w:rsid w:val="594C04FC"/>
    <w:rsid w:val="5989232A"/>
    <w:rsid w:val="5A3763F5"/>
    <w:rsid w:val="5A990FA3"/>
    <w:rsid w:val="5AF24D41"/>
    <w:rsid w:val="5C3A26F7"/>
    <w:rsid w:val="5C8D4F16"/>
    <w:rsid w:val="5CB51150"/>
    <w:rsid w:val="5DBF5471"/>
    <w:rsid w:val="5DD21F23"/>
    <w:rsid w:val="5F140F2D"/>
    <w:rsid w:val="5FA2425E"/>
    <w:rsid w:val="62075E6C"/>
    <w:rsid w:val="63613582"/>
    <w:rsid w:val="64121F9C"/>
    <w:rsid w:val="644E29E0"/>
    <w:rsid w:val="6515752F"/>
    <w:rsid w:val="663A1D31"/>
    <w:rsid w:val="66DA2164"/>
    <w:rsid w:val="697241FD"/>
    <w:rsid w:val="6A0530C6"/>
    <w:rsid w:val="6A532F85"/>
    <w:rsid w:val="6E343701"/>
    <w:rsid w:val="6E485231"/>
    <w:rsid w:val="6E633C33"/>
    <w:rsid w:val="6F8C7E3E"/>
    <w:rsid w:val="6FD75E8E"/>
    <w:rsid w:val="71B7269F"/>
    <w:rsid w:val="72295191"/>
    <w:rsid w:val="72AD475A"/>
    <w:rsid w:val="73DC2988"/>
    <w:rsid w:val="73DE48B3"/>
    <w:rsid w:val="743C0B73"/>
    <w:rsid w:val="74D406C4"/>
    <w:rsid w:val="74E131C2"/>
    <w:rsid w:val="766677FD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9&#26376;&#30408;&#21160;&#27773;&#28779;&#21512;&#21516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9月盈动汽火合同01.docx</Template>
  <Pages>2</Pages>
  <Words>2168</Words>
  <Characters>2443</Characters>
  <Lines>0</Lines>
  <Paragraphs>0</Paragraphs>
  <TotalTime>7</TotalTime>
  <ScaleCrop>false</ScaleCrop>
  <LinksUpToDate>false</LinksUpToDate>
  <CharactersWithSpaces>2629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Administrator</dc:creator>
  <cp:lastModifiedBy>Administrator</cp:lastModifiedBy>
  <cp:lastPrinted>2019-05-09T01:36:00Z</cp:lastPrinted>
  <dcterms:modified xsi:type="dcterms:W3CDTF">2022-01-07T06:26:19Z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947D8204F8B24D7DAAAEC7D13ADDDBA3</vt:lpwstr>
  </property>
</Properties>
</file>