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平顶山</w:t>
      </w:r>
      <w:r>
        <w:rPr>
          <w:rFonts w:hint="eastAsia" w:ascii="宋体" w:hAnsi="宋体"/>
          <w:b/>
          <w:color w:val="000000"/>
          <w:sz w:val="28"/>
          <w:szCs w:val="28"/>
        </w:rPr>
        <w:t>市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日至20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汽车运输。运输要求：符合平顶山市政府对煤炭运输车辆的环保要求。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--5999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（3）5600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--5799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0.005元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（4）5300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0.01元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（5）5000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--5299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0.015元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--4999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0.05元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0.03元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St.d</w:t>
      </w:r>
      <w:r>
        <w:rPr>
          <w:rFonts w:hint="eastAsia" w:ascii="宋体" w:hAnsi="宋体"/>
          <w:sz w:val="24"/>
          <w:lang w:eastAsia="zh-CN"/>
        </w:rPr>
        <w:t>，均以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St.d＞0.70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lang w:val="en-US" w:eastAsia="zh-CN"/>
        </w:rPr>
        <w:t>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13.76元/吨由卖方自行缴纳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乙方所供煤炭应为筛选煤，粒度不大于50mm，若大于此粒度造成卸车困难的，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                                 乙方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甲方名称（章）：                      乙方名称：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bookmarkStart w:id="0" w:name="_GoBack"/>
      <w:bookmarkEnd w:id="0"/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UT&#10;w4TWAAAABQEAAA8AAAAAAAAAAQAgAAAAIgAAAGRycy9kb3ducmV2LnhtbFBLAQIUABQAAAAIAIdO&#10;4kDeFxknXgIAACMFAAAOAAAAAAAAAAEAIAAAACUBAABkcnMvZTJvRG9jLnhtbFBLBQYAAAAABgAG&#10;AFkBAAD1BQ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RPDhNYAAAAFAQAADwAAAAAAAAABACAAAAAiAAAAZHJzL2Rvd25yZXYueG1sUEsBAhQA&#10;FAAAAAgAh07iQN3nZcQtAgAAqwQAAA4AAAAAAAAAAQAgAAAAJQEAAGRycy9lMm9Eb2MueG1sUEsF&#10;BgAAAAAGAAYAWQEAAMQ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Bz2VHUAAAABQEAAA8AAAAAAAAAAQAgAAAAIgAAAGRycy9kb3ducmV2LnhtbFBL&#10;AQIUABQAAAAIAIdO4kCMIPGk+gEAAPQ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center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LYMD-X-X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动力煤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（</w:t>
      </w:r>
      <w:r>
        <w:rPr>
          <w:rFonts w:ascii="宋体" w:hAnsi="宋体"/>
          <w:b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25</w:t>
      </w:r>
      <w:r>
        <w:rPr>
          <w:rFonts w:ascii="宋体" w:hAnsi="宋体"/>
          <w:b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796D"/>
    <w:rsid w:val="00142147"/>
    <w:rsid w:val="021753CF"/>
    <w:rsid w:val="056608B4"/>
    <w:rsid w:val="05B958AC"/>
    <w:rsid w:val="0A4913D5"/>
    <w:rsid w:val="0BF21F31"/>
    <w:rsid w:val="0C8D59FE"/>
    <w:rsid w:val="0C8F354B"/>
    <w:rsid w:val="0D20053B"/>
    <w:rsid w:val="0D507131"/>
    <w:rsid w:val="0D566E23"/>
    <w:rsid w:val="0E327723"/>
    <w:rsid w:val="0E3752D6"/>
    <w:rsid w:val="0F4B6CB2"/>
    <w:rsid w:val="0F8E1F57"/>
    <w:rsid w:val="0FAA1C7C"/>
    <w:rsid w:val="10D16BDC"/>
    <w:rsid w:val="121876A2"/>
    <w:rsid w:val="12E325D0"/>
    <w:rsid w:val="13371443"/>
    <w:rsid w:val="137B05A5"/>
    <w:rsid w:val="138C727E"/>
    <w:rsid w:val="155929DE"/>
    <w:rsid w:val="15897431"/>
    <w:rsid w:val="16472303"/>
    <w:rsid w:val="17B74A49"/>
    <w:rsid w:val="18ED7069"/>
    <w:rsid w:val="19636F2A"/>
    <w:rsid w:val="1B503172"/>
    <w:rsid w:val="1C7B1E5C"/>
    <w:rsid w:val="1CB93C23"/>
    <w:rsid w:val="1DE6642A"/>
    <w:rsid w:val="1F354086"/>
    <w:rsid w:val="21A623C6"/>
    <w:rsid w:val="236F059D"/>
    <w:rsid w:val="24974B25"/>
    <w:rsid w:val="26244CFC"/>
    <w:rsid w:val="26D92AF9"/>
    <w:rsid w:val="26FB5840"/>
    <w:rsid w:val="270274CE"/>
    <w:rsid w:val="28FC6767"/>
    <w:rsid w:val="29D14779"/>
    <w:rsid w:val="2A4974B9"/>
    <w:rsid w:val="2CE15AA2"/>
    <w:rsid w:val="2DCB0AFE"/>
    <w:rsid w:val="2E0478D3"/>
    <w:rsid w:val="2E4C54A8"/>
    <w:rsid w:val="2FDD1B5F"/>
    <w:rsid w:val="30F23EA9"/>
    <w:rsid w:val="33020E16"/>
    <w:rsid w:val="33977F1B"/>
    <w:rsid w:val="33AF2577"/>
    <w:rsid w:val="34231D0A"/>
    <w:rsid w:val="343A2EF0"/>
    <w:rsid w:val="364903EA"/>
    <w:rsid w:val="382C33E1"/>
    <w:rsid w:val="39064513"/>
    <w:rsid w:val="3AFC0D32"/>
    <w:rsid w:val="3BC81330"/>
    <w:rsid w:val="3E0865FB"/>
    <w:rsid w:val="3ECE63F2"/>
    <w:rsid w:val="3F1F796D"/>
    <w:rsid w:val="3FDB6E83"/>
    <w:rsid w:val="41357D04"/>
    <w:rsid w:val="440C046F"/>
    <w:rsid w:val="44972ACC"/>
    <w:rsid w:val="45F343BD"/>
    <w:rsid w:val="463D5A17"/>
    <w:rsid w:val="468D5D79"/>
    <w:rsid w:val="471756AB"/>
    <w:rsid w:val="4793785B"/>
    <w:rsid w:val="47A51EDC"/>
    <w:rsid w:val="48D42CA2"/>
    <w:rsid w:val="4B6D1678"/>
    <w:rsid w:val="4C595BA0"/>
    <w:rsid w:val="4D71672E"/>
    <w:rsid w:val="4DF75DA9"/>
    <w:rsid w:val="4EF24FBF"/>
    <w:rsid w:val="503B4094"/>
    <w:rsid w:val="513136FF"/>
    <w:rsid w:val="52E76666"/>
    <w:rsid w:val="52F17C23"/>
    <w:rsid w:val="54265E43"/>
    <w:rsid w:val="545668B0"/>
    <w:rsid w:val="54B15A0A"/>
    <w:rsid w:val="554477C4"/>
    <w:rsid w:val="55DC388D"/>
    <w:rsid w:val="55FD5B34"/>
    <w:rsid w:val="56245A8A"/>
    <w:rsid w:val="568C4C43"/>
    <w:rsid w:val="57A86DB1"/>
    <w:rsid w:val="585F542A"/>
    <w:rsid w:val="59466E15"/>
    <w:rsid w:val="594C04FC"/>
    <w:rsid w:val="5989232A"/>
    <w:rsid w:val="5A3763F5"/>
    <w:rsid w:val="5AF24D41"/>
    <w:rsid w:val="5C3A26F7"/>
    <w:rsid w:val="5C8D4F16"/>
    <w:rsid w:val="5CB51150"/>
    <w:rsid w:val="5DBF5471"/>
    <w:rsid w:val="5DD21F23"/>
    <w:rsid w:val="5F140F2D"/>
    <w:rsid w:val="5FA2425E"/>
    <w:rsid w:val="62075E6C"/>
    <w:rsid w:val="63613582"/>
    <w:rsid w:val="64121F9C"/>
    <w:rsid w:val="644E29E0"/>
    <w:rsid w:val="6515752F"/>
    <w:rsid w:val="663A1D31"/>
    <w:rsid w:val="66DA2164"/>
    <w:rsid w:val="697241FD"/>
    <w:rsid w:val="6A0530C6"/>
    <w:rsid w:val="6A532F85"/>
    <w:rsid w:val="6E343701"/>
    <w:rsid w:val="6E485231"/>
    <w:rsid w:val="6E633C33"/>
    <w:rsid w:val="6F8C7E3E"/>
    <w:rsid w:val="6FD75E8E"/>
    <w:rsid w:val="71B7269F"/>
    <w:rsid w:val="72295191"/>
    <w:rsid w:val="72AD475A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9&#26376;&#30408;&#21160;&#27773;&#28779;&#21512;&#21516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9月盈动汽火合同01.docx</Template>
  <Pages>2</Pages>
  <Words>2168</Words>
  <Characters>2443</Characters>
  <Lines>0</Lines>
  <Paragraphs>0</Paragraphs>
  <TotalTime>1</TotalTime>
  <ScaleCrop>false</ScaleCrop>
  <LinksUpToDate>false</LinksUpToDate>
  <CharactersWithSpaces>2629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Administrator</dc:creator>
  <cp:lastModifiedBy>小段1403705644</cp:lastModifiedBy>
  <cp:lastPrinted>2019-05-09T01:36:00Z</cp:lastPrinted>
  <dcterms:modified xsi:type="dcterms:W3CDTF">2020-04-14T01:39:26Z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