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D2" w:rsidRPr="00CB1BB0" w:rsidRDefault="00A312D2" w:rsidP="00A312D2">
      <w:pPr>
        <w:ind w:rightChars="-336" w:right="31680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A312D2" w:rsidRDefault="00A312D2" w:rsidP="00D76523">
      <w:pPr>
        <w:ind w:rightChars="-336" w:right="31680" w:firstLineChars="821" w:firstLine="31680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A312D2" w:rsidRDefault="00A312D2" w:rsidP="00D76523">
      <w:pPr>
        <w:ind w:rightChars="-336" w:right="31680" w:firstLineChars="197" w:firstLine="31680"/>
        <w:rPr>
          <w:b/>
          <w:bCs/>
          <w:szCs w:val="21"/>
        </w:rPr>
      </w:pPr>
    </w:p>
    <w:p w:rsidR="00A312D2" w:rsidRDefault="00A312D2" w:rsidP="00D76523">
      <w:pPr>
        <w:ind w:rightChars="-336" w:right="31680" w:firstLineChars="197" w:firstLine="31680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A312D2" w:rsidRDefault="00A312D2" w:rsidP="00D76523">
      <w:pPr>
        <w:ind w:firstLineChars="196" w:firstLine="3168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A312D2" w:rsidRDefault="00A312D2" w:rsidP="00D76523">
      <w:pPr>
        <w:tabs>
          <w:tab w:val="left" w:pos="360"/>
        </w:tabs>
        <w:ind w:leftChars="171" w:left="31680" w:hangingChars="100" w:firstLine="316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A312D2" w:rsidRDefault="00A312D2" w:rsidP="00D76523">
      <w:pPr>
        <w:tabs>
          <w:tab w:val="left" w:pos="360"/>
        </w:tabs>
        <w:spacing w:line="240" w:lineRule="exact"/>
        <w:ind w:leftChars="171" w:left="31680" w:hangingChars="100" w:firstLine="316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A312D2">
        <w:tc>
          <w:tcPr>
            <w:tcW w:w="956" w:type="dxa"/>
            <w:vMerge w:val="restart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A312D2">
        <w:tc>
          <w:tcPr>
            <w:tcW w:w="956" w:type="dxa"/>
            <w:vMerge/>
          </w:tcPr>
          <w:p w:rsidR="00A312D2" w:rsidRDefault="00A312D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A312D2" w:rsidRDefault="00A312D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A312D2">
        <w:tc>
          <w:tcPr>
            <w:tcW w:w="956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A312D2">
        <w:tc>
          <w:tcPr>
            <w:tcW w:w="956" w:type="dxa"/>
            <w:vAlign w:val="center"/>
          </w:tcPr>
          <w:p w:rsidR="00A312D2" w:rsidRDefault="00A312D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A312D2" w:rsidRDefault="00A312D2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A312D2" w:rsidRDefault="00A312D2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A312D2" w:rsidRDefault="00A312D2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A312D2" w:rsidRPr="00E61940" w:rsidRDefault="00A312D2" w:rsidP="00A312D2">
      <w:pPr>
        <w:spacing w:line="240" w:lineRule="exact"/>
        <w:ind w:leftChars="171" w:left="31680" w:hangingChars="25" w:firstLine="31680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m"/>
        </w:smartTagPr>
        <w:r>
          <w:rPr>
            <w:szCs w:val="21"/>
          </w:rPr>
          <w:t>10</w:t>
        </w:r>
        <w:r w:rsidRPr="00E61940">
          <w:rPr>
            <w:szCs w:val="21"/>
          </w:rPr>
          <w:t>mm</w:t>
        </w:r>
      </w:smartTag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标准偏差</w:t>
      </w:r>
      <w:r w:rsidRPr="00E61940">
        <w:rPr>
          <w:rFonts w:hint="eastAsia"/>
          <w:szCs w:val="21"/>
        </w:rPr>
        <w:t>≤</w:t>
      </w:r>
      <w:r>
        <w:rPr>
          <w:szCs w:val="21"/>
        </w:rPr>
        <w:t>0.1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A312D2" w:rsidRPr="00E61940" w:rsidRDefault="00A312D2" w:rsidP="00D76523">
      <w:pPr>
        <w:spacing w:line="240" w:lineRule="exact"/>
        <w:ind w:leftChars="171" w:left="31680" w:hangingChars="25" w:firstLine="31680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A312D2" w:rsidRPr="00E61940" w:rsidRDefault="00A312D2" w:rsidP="00D76523">
      <w:pPr>
        <w:spacing w:line="240" w:lineRule="exact"/>
        <w:ind w:firstLineChars="200" w:firstLine="3168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55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53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G&lt;55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3"/>
          <w:attr w:name="UnitName" w:val="C"/>
        </w:smartTagPr>
        <w:r w:rsidRPr="00E61940">
          <w:rPr>
            <w:rFonts w:cs="楷体"/>
            <w:szCs w:val="21"/>
          </w:rPr>
          <w:t>1mm</w:t>
        </w:r>
      </w:smartTag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3"/>
          <w:attr w:name="UnitName" w:val="C"/>
        </w:smartTagPr>
        <w:r w:rsidRPr="00E61940">
          <w:rPr>
            <w:rFonts w:cs="楷体"/>
            <w:szCs w:val="21"/>
          </w:rPr>
          <w:t>1mm</w:t>
        </w:r>
      </w:smartTag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Chars="172" w:left="31680" w:hangingChars="150" w:firstLine="31680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7</w:t>
      </w:r>
      <w:r>
        <w:rPr>
          <w:rFonts w:hint="eastAsia"/>
          <w:szCs w:val="21"/>
        </w:rPr>
        <w:t>、经岩相分析在</w:t>
      </w:r>
      <w:r>
        <w:rPr>
          <w:szCs w:val="21"/>
        </w:rPr>
        <w:t>0.1</w:t>
      </w:r>
      <w:r>
        <w:rPr>
          <w:rFonts w:hint="eastAsia"/>
          <w:szCs w:val="21"/>
        </w:rPr>
        <w:t>以内不扣罚，岩相标准方差在</w:t>
      </w:r>
      <w:r>
        <w:rPr>
          <w:szCs w:val="21"/>
        </w:rPr>
        <w:t>S</w:t>
      </w:r>
      <w:r>
        <w:rPr>
          <w:rFonts w:hint="eastAsia"/>
          <w:szCs w:val="21"/>
        </w:rPr>
        <w:t>＞</w:t>
      </w:r>
      <w:r>
        <w:rPr>
          <w:szCs w:val="21"/>
        </w:rPr>
        <w:t>0.1</w:t>
      </w:r>
      <w:r>
        <w:rPr>
          <w:rFonts w:hint="eastAsia"/>
          <w:szCs w:val="21"/>
        </w:rPr>
        <w:t>，扣</w:t>
      </w:r>
      <w:r>
        <w:rPr>
          <w:szCs w:val="21"/>
        </w:rPr>
        <w:t>50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312D2" w:rsidRPr="00E61940" w:rsidRDefault="00A312D2" w:rsidP="00D76523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31680" w:hangingChars="498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A312D2" w:rsidRPr="00E61940" w:rsidRDefault="00A312D2" w:rsidP="00D7652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A312D2" w:rsidRPr="00E61940" w:rsidRDefault="00A312D2" w:rsidP="00D76523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A312D2" w:rsidRPr="00E61940" w:rsidRDefault="00A312D2" w:rsidP="00D76523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</w:p>
    <w:p w:rsidR="00A312D2" w:rsidRDefault="00A312D2" w:rsidP="00D76523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A312D2" w:rsidTr="00BB336E">
        <w:trPr>
          <w:trHeight w:val="2097"/>
        </w:trPr>
        <w:tc>
          <w:tcPr>
            <w:tcW w:w="5437" w:type="dxa"/>
          </w:tcPr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A312D2" w:rsidRDefault="00A312D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3"/>
                <w:attr w:name="UnitName" w:val="C"/>
              </w:smartTagPr>
              <w:r>
                <w:rPr>
                  <w:rFonts w:cs="楷体"/>
                  <w:sz w:val="18"/>
                  <w:szCs w:val="18"/>
                </w:rPr>
                <w:t>53C</w:t>
              </w:r>
            </w:smartTag>
          </w:p>
        </w:tc>
      </w:tr>
    </w:tbl>
    <w:p w:rsidR="00A312D2" w:rsidRDefault="00A312D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A312D2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2D2" w:rsidRDefault="00A312D2" w:rsidP="00CC4EC4">
      <w:r>
        <w:separator/>
      </w:r>
    </w:p>
  </w:endnote>
  <w:endnote w:type="continuationSeparator" w:id="0">
    <w:p w:rsidR="00A312D2" w:rsidRDefault="00A312D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2D2" w:rsidRDefault="00A312D2" w:rsidP="00CC4EC4">
      <w:r>
        <w:separator/>
      </w:r>
    </w:p>
  </w:footnote>
  <w:footnote w:type="continuationSeparator" w:id="0">
    <w:p w:rsidR="00A312D2" w:rsidRDefault="00A312D2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3D54"/>
    <w:rsid w:val="0009457A"/>
    <w:rsid w:val="000B0798"/>
    <w:rsid w:val="000C6516"/>
    <w:rsid w:val="000D6B90"/>
    <w:rsid w:val="000E3919"/>
    <w:rsid w:val="000E7DDE"/>
    <w:rsid w:val="00111CDD"/>
    <w:rsid w:val="00120E7E"/>
    <w:rsid w:val="00120FF5"/>
    <w:rsid w:val="00147355"/>
    <w:rsid w:val="001529BA"/>
    <w:rsid w:val="0017577F"/>
    <w:rsid w:val="00186C10"/>
    <w:rsid w:val="00190A32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402F3"/>
    <w:rsid w:val="0035174F"/>
    <w:rsid w:val="00370BB4"/>
    <w:rsid w:val="00377D26"/>
    <w:rsid w:val="00382659"/>
    <w:rsid w:val="0039209D"/>
    <w:rsid w:val="00392D98"/>
    <w:rsid w:val="003A4607"/>
    <w:rsid w:val="003B13DB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40C6"/>
    <w:rsid w:val="0051428B"/>
    <w:rsid w:val="00517621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549A6"/>
    <w:rsid w:val="006622F3"/>
    <w:rsid w:val="00667A60"/>
    <w:rsid w:val="006A1C6A"/>
    <w:rsid w:val="006B180D"/>
    <w:rsid w:val="006B60CC"/>
    <w:rsid w:val="006C3432"/>
    <w:rsid w:val="006E3588"/>
    <w:rsid w:val="006F14CE"/>
    <w:rsid w:val="00716B7E"/>
    <w:rsid w:val="007252E6"/>
    <w:rsid w:val="00726F6B"/>
    <w:rsid w:val="0073058F"/>
    <w:rsid w:val="007878D7"/>
    <w:rsid w:val="007A1001"/>
    <w:rsid w:val="007A3EE2"/>
    <w:rsid w:val="007A736F"/>
    <w:rsid w:val="0082181A"/>
    <w:rsid w:val="00861147"/>
    <w:rsid w:val="00872746"/>
    <w:rsid w:val="0088473A"/>
    <w:rsid w:val="008A504E"/>
    <w:rsid w:val="008D4BF7"/>
    <w:rsid w:val="008D571E"/>
    <w:rsid w:val="008E6849"/>
    <w:rsid w:val="009309D5"/>
    <w:rsid w:val="009340CD"/>
    <w:rsid w:val="00937429"/>
    <w:rsid w:val="00942689"/>
    <w:rsid w:val="0094660F"/>
    <w:rsid w:val="00953E55"/>
    <w:rsid w:val="009611E1"/>
    <w:rsid w:val="009A76A7"/>
    <w:rsid w:val="009B6610"/>
    <w:rsid w:val="009C4087"/>
    <w:rsid w:val="009C55DC"/>
    <w:rsid w:val="009D0CC9"/>
    <w:rsid w:val="009D4136"/>
    <w:rsid w:val="009E1FA6"/>
    <w:rsid w:val="00A11D9A"/>
    <w:rsid w:val="00A12AB0"/>
    <w:rsid w:val="00A21752"/>
    <w:rsid w:val="00A312D2"/>
    <w:rsid w:val="00A5200A"/>
    <w:rsid w:val="00A65604"/>
    <w:rsid w:val="00A65828"/>
    <w:rsid w:val="00A8226F"/>
    <w:rsid w:val="00AD09C3"/>
    <w:rsid w:val="00AD5C21"/>
    <w:rsid w:val="00AD68C7"/>
    <w:rsid w:val="00AE54D4"/>
    <w:rsid w:val="00AE7D56"/>
    <w:rsid w:val="00B348B7"/>
    <w:rsid w:val="00B552CF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D10740"/>
    <w:rsid w:val="00D15658"/>
    <w:rsid w:val="00D2314A"/>
    <w:rsid w:val="00D26FFC"/>
    <w:rsid w:val="00D310A7"/>
    <w:rsid w:val="00D42F96"/>
    <w:rsid w:val="00D76523"/>
    <w:rsid w:val="00D85DC7"/>
    <w:rsid w:val="00D87086"/>
    <w:rsid w:val="00D91647"/>
    <w:rsid w:val="00D96868"/>
    <w:rsid w:val="00DB4061"/>
    <w:rsid w:val="00DB4A8E"/>
    <w:rsid w:val="00DD17BF"/>
    <w:rsid w:val="00DD3145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55EA"/>
    <w:rsid w:val="00F05913"/>
    <w:rsid w:val="00F13107"/>
    <w:rsid w:val="00F46FBF"/>
    <w:rsid w:val="00F4703F"/>
    <w:rsid w:val="00F559A2"/>
    <w:rsid w:val="00F94EFF"/>
    <w:rsid w:val="00FD29F3"/>
    <w:rsid w:val="00FD719F"/>
    <w:rsid w:val="00FE12D6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9C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509C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09C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329</Words>
  <Characters>1878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包峰</cp:lastModifiedBy>
  <cp:revision>3</cp:revision>
  <cp:lastPrinted>2018-08-07T08:53:00Z</cp:lastPrinted>
  <dcterms:created xsi:type="dcterms:W3CDTF">2018-12-12T00:51:00Z</dcterms:created>
  <dcterms:modified xsi:type="dcterms:W3CDTF">2018-12-12T01:24:00Z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