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FA" w:rsidRPr="00085484" w:rsidRDefault="00A30EFA" w:rsidP="00A30EFA">
      <w:pPr>
        <w:ind w:rightChars="-336" w:right="31680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A30EFA" w:rsidRDefault="00A30EFA" w:rsidP="000928E3">
      <w:pPr>
        <w:ind w:rightChars="-336" w:right="31680" w:firstLineChars="821" w:firstLine="31680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A30EFA" w:rsidRDefault="00A30EFA" w:rsidP="000928E3">
      <w:pPr>
        <w:ind w:rightChars="-336" w:right="31680" w:firstLineChars="197" w:firstLine="31680"/>
        <w:rPr>
          <w:b/>
          <w:bCs/>
          <w:szCs w:val="21"/>
        </w:rPr>
      </w:pPr>
    </w:p>
    <w:p w:rsidR="00A30EFA" w:rsidRDefault="00A30EFA" w:rsidP="000928E3">
      <w:pPr>
        <w:ind w:rightChars="-336" w:right="31680" w:firstLineChars="197" w:firstLine="31680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A30EFA" w:rsidRDefault="00A30EFA" w:rsidP="000928E3">
      <w:pPr>
        <w:ind w:firstLineChars="196" w:firstLine="31680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A30EFA" w:rsidRDefault="00A30EFA" w:rsidP="000928E3">
      <w:pPr>
        <w:tabs>
          <w:tab w:val="left" w:pos="360"/>
        </w:tabs>
        <w:ind w:leftChars="171" w:left="31680" w:hangingChars="100" w:firstLine="316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A30EFA" w:rsidRDefault="00A30EFA" w:rsidP="000928E3">
      <w:pPr>
        <w:tabs>
          <w:tab w:val="left" w:pos="360"/>
        </w:tabs>
        <w:spacing w:line="240" w:lineRule="exact"/>
        <w:ind w:leftChars="171" w:left="31680" w:hangingChars="100" w:firstLine="316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A30EFA">
        <w:tc>
          <w:tcPr>
            <w:tcW w:w="956" w:type="dxa"/>
            <w:vMerge w:val="restart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A30EFA">
        <w:tc>
          <w:tcPr>
            <w:tcW w:w="956" w:type="dxa"/>
            <w:vMerge/>
          </w:tcPr>
          <w:p w:rsidR="00A30EFA" w:rsidRDefault="00A30EF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A30EFA" w:rsidRDefault="00A30EF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A30EFA">
        <w:tc>
          <w:tcPr>
            <w:tcW w:w="956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A30EFA">
        <w:tc>
          <w:tcPr>
            <w:tcW w:w="956" w:type="dxa"/>
            <w:vAlign w:val="center"/>
          </w:tcPr>
          <w:p w:rsidR="00A30EFA" w:rsidRDefault="00A30EF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A30EFA" w:rsidRDefault="00A30EF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A30EFA" w:rsidRDefault="00A30EF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A30EFA" w:rsidRDefault="00A30EF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A30EFA" w:rsidRPr="00E61940" w:rsidRDefault="00A30EFA" w:rsidP="00A30EFA">
      <w:pPr>
        <w:spacing w:line="240" w:lineRule="exact"/>
        <w:ind w:leftChars="171" w:left="31680" w:hangingChars="25" w:firstLine="31680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"/>
          <w:attr w:name="UnitName" w:val="mm"/>
        </w:smartTagPr>
        <w:r>
          <w:rPr>
            <w:szCs w:val="21"/>
          </w:rPr>
          <w:t>14</w:t>
        </w:r>
        <w:r w:rsidRPr="00E61940">
          <w:rPr>
            <w:szCs w:val="21"/>
          </w:rPr>
          <w:t>mm</w:t>
        </w:r>
      </w:smartTag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A30EFA" w:rsidRPr="00E61940" w:rsidRDefault="00A30EFA" w:rsidP="000928E3">
      <w:pPr>
        <w:spacing w:line="240" w:lineRule="exact"/>
        <w:ind w:leftChars="171" w:left="31680" w:hangingChars="25" w:firstLine="31680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A30EFA" w:rsidRPr="00E61940" w:rsidRDefault="00A30EFA" w:rsidP="000928E3">
      <w:pPr>
        <w:spacing w:line="240" w:lineRule="exact"/>
        <w:ind w:firstLineChars="200" w:firstLine="3168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Ad&gt;10.5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73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14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&lt;14</w:t>
      </w:r>
      <w:r w:rsidRPr="00E61940">
        <w:rPr>
          <w:rFonts w:cs="楷体" w:hint="eastAsia"/>
          <w:szCs w:val="21"/>
        </w:rPr>
        <w:t>每降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E61940">
          <w:rPr>
            <w:rFonts w:cs="楷体"/>
            <w:szCs w:val="21"/>
          </w:rPr>
          <w:t>1mm</w:t>
        </w:r>
      </w:smartTag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mm"/>
        </w:smartTagPr>
        <w:r w:rsidRPr="00E61940">
          <w:rPr>
            <w:rFonts w:cs="楷体"/>
            <w:szCs w:val="21"/>
          </w:rPr>
          <w:t>1mm</w:t>
        </w:r>
      </w:smartTag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="1" w:firstLineChars="200" w:firstLine="3168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Chars="172" w:left="31680" w:hangingChars="150" w:firstLine="31680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30EFA" w:rsidRPr="00E61940" w:rsidRDefault="00A30EFA" w:rsidP="000928E3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31680" w:hangingChars="498" w:firstLine="3168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left="1" w:firstLineChars="200" w:firstLine="3168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A30EFA" w:rsidRPr="00E61940" w:rsidRDefault="00A30EFA" w:rsidP="000928E3">
      <w:pPr>
        <w:tabs>
          <w:tab w:val="left" w:pos="0"/>
        </w:tabs>
        <w:spacing w:line="240" w:lineRule="exact"/>
        <w:ind w:firstLineChars="200" w:firstLine="3168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A30EFA" w:rsidRPr="00E61940" w:rsidRDefault="00A30EFA" w:rsidP="000928E3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A30EFA" w:rsidRPr="00E61940" w:rsidRDefault="00A30EFA" w:rsidP="000928E3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Cs w:val="21"/>
        </w:rPr>
      </w:pPr>
    </w:p>
    <w:p w:rsidR="00A30EFA" w:rsidRDefault="00A30EFA" w:rsidP="000928E3">
      <w:pPr>
        <w:tabs>
          <w:tab w:val="left" w:pos="540"/>
          <w:tab w:val="left" w:pos="720"/>
          <w:tab w:val="left" w:pos="900"/>
        </w:tabs>
        <w:spacing w:line="240" w:lineRule="exact"/>
        <w:ind w:leftChars="172" w:left="31680" w:hangingChars="299" w:firstLine="31680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A30EFA" w:rsidTr="00BB336E">
        <w:trPr>
          <w:trHeight w:val="2097"/>
        </w:trPr>
        <w:tc>
          <w:tcPr>
            <w:tcW w:w="5437" w:type="dxa"/>
          </w:tcPr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A30EFA" w:rsidRDefault="00A30EF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3"/>
                <w:attr w:name="UnitName" w:val="C"/>
              </w:smartTagPr>
              <w:r>
                <w:rPr>
                  <w:rFonts w:cs="楷体"/>
                  <w:sz w:val="18"/>
                  <w:szCs w:val="18"/>
                </w:rPr>
                <w:t>53C</w:t>
              </w:r>
            </w:smartTag>
          </w:p>
        </w:tc>
      </w:tr>
    </w:tbl>
    <w:p w:rsidR="00A30EFA" w:rsidRDefault="00A30EF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A30EF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EFA" w:rsidRDefault="00A30EFA" w:rsidP="00CC4EC4">
      <w:r>
        <w:separator/>
      </w:r>
    </w:p>
  </w:endnote>
  <w:endnote w:type="continuationSeparator" w:id="0">
    <w:p w:rsidR="00A30EFA" w:rsidRDefault="00A30EF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EFA" w:rsidRDefault="00A30EFA" w:rsidP="00CC4EC4">
      <w:r>
        <w:separator/>
      </w:r>
    </w:p>
  </w:footnote>
  <w:footnote w:type="continuationSeparator" w:id="0">
    <w:p w:rsidR="00A30EFA" w:rsidRDefault="00A30EFA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46A30"/>
    <w:rsid w:val="000550F8"/>
    <w:rsid w:val="000746B2"/>
    <w:rsid w:val="000806C1"/>
    <w:rsid w:val="00085484"/>
    <w:rsid w:val="000928E3"/>
    <w:rsid w:val="0009457A"/>
    <w:rsid w:val="000B0798"/>
    <w:rsid w:val="000B3CCD"/>
    <w:rsid w:val="000C6516"/>
    <w:rsid w:val="00111CDD"/>
    <w:rsid w:val="00120E7E"/>
    <w:rsid w:val="00120FF5"/>
    <w:rsid w:val="00146D1C"/>
    <w:rsid w:val="00147355"/>
    <w:rsid w:val="001529BA"/>
    <w:rsid w:val="00190A32"/>
    <w:rsid w:val="001B5254"/>
    <w:rsid w:val="001B5CBE"/>
    <w:rsid w:val="001B7823"/>
    <w:rsid w:val="001C28DB"/>
    <w:rsid w:val="001C3E78"/>
    <w:rsid w:val="001C589A"/>
    <w:rsid w:val="001C5D6C"/>
    <w:rsid w:val="001C6771"/>
    <w:rsid w:val="001C70D2"/>
    <w:rsid w:val="001D6E36"/>
    <w:rsid w:val="001F080F"/>
    <w:rsid w:val="00210D13"/>
    <w:rsid w:val="0021256E"/>
    <w:rsid w:val="00215094"/>
    <w:rsid w:val="00220CD0"/>
    <w:rsid w:val="00231A74"/>
    <w:rsid w:val="002357B4"/>
    <w:rsid w:val="00242C11"/>
    <w:rsid w:val="00264A49"/>
    <w:rsid w:val="00275495"/>
    <w:rsid w:val="00282AB5"/>
    <w:rsid w:val="00290E40"/>
    <w:rsid w:val="002C3868"/>
    <w:rsid w:val="002D7B77"/>
    <w:rsid w:val="002E482B"/>
    <w:rsid w:val="00300327"/>
    <w:rsid w:val="00323D08"/>
    <w:rsid w:val="00334392"/>
    <w:rsid w:val="00344288"/>
    <w:rsid w:val="0035174F"/>
    <w:rsid w:val="00370BB4"/>
    <w:rsid w:val="0037181C"/>
    <w:rsid w:val="00377D26"/>
    <w:rsid w:val="00382659"/>
    <w:rsid w:val="0039209D"/>
    <w:rsid w:val="00392D98"/>
    <w:rsid w:val="003A4607"/>
    <w:rsid w:val="003B1385"/>
    <w:rsid w:val="003B13DB"/>
    <w:rsid w:val="003B4BC2"/>
    <w:rsid w:val="003D0F0D"/>
    <w:rsid w:val="003E5191"/>
    <w:rsid w:val="00401E16"/>
    <w:rsid w:val="004050EE"/>
    <w:rsid w:val="00417EB2"/>
    <w:rsid w:val="00426663"/>
    <w:rsid w:val="00432E1D"/>
    <w:rsid w:val="004353A2"/>
    <w:rsid w:val="0047100A"/>
    <w:rsid w:val="004828C5"/>
    <w:rsid w:val="0049311B"/>
    <w:rsid w:val="00493F5D"/>
    <w:rsid w:val="004B238E"/>
    <w:rsid w:val="004F1C26"/>
    <w:rsid w:val="004F334B"/>
    <w:rsid w:val="004F47EF"/>
    <w:rsid w:val="005040C6"/>
    <w:rsid w:val="0051428B"/>
    <w:rsid w:val="005509CF"/>
    <w:rsid w:val="00587930"/>
    <w:rsid w:val="00595E41"/>
    <w:rsid w:val="005A0C64"/>
    <w:rsid w:val="005A55BE"/>
    <w:rsid w:val="005C0268"/>
    <w:rsid w:val="005C664D"/>
    <w:rsid w:val="005C743F"/>
    <w:rsid w:val="005E16E2"/>
    <w:rsid w:val="0061480A"/>
    <w:rsid w:val="0061728F"/>
    <w:rsid w:val="00624F11"/>
    <w:rsid w:val="00635C1F"/>
    <w:rsid w:val="00667A60"/>
    <w:rsid w:val="006A1C6A"/>
    <w:rsid w:val="006A3661"/>
    <w:rsid w:val="006B60CC"/>
    <w:rsid w:val="006C3432"/>
    <w:rsid w:val="006E3588"/>
    <w:rsid w:val="006F2412"/>
    <w:rsid w:val="00703763"/>
    <w:rsid w:val="00716B7E"/>
    <w:rsid w:val="00756CCC"/>
    <w:rsid w:val="0082181A"/>
    <w:rsid w:val="0083030B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C626E"/>
    <w:rsid w:val="009D0CC9"/>
    <w:rsid w:val="009D4136"/>
    <w:rsid w:val="009E1FA6"/>
    <w:rsid w:val="00A11D9A"/>
    <w:rsid w:val="00A21752"/>
    <w:rsid w:val="00A277A3"/>
    <w:rsid w:val="00A30EFA"/>
    <w:rsid w:val="00A5200A"/>
    <w:rsid w:val="00A56935"/>
    <w:rsid w:val="00A65604"/>
    <w:rsid w:val="00A65828"/>
    <w:rsid w:val="00A7393A"/>
    <w:rsid w:val="00AA7CC0"/>
    <w:rsid w:val="00AD68C7"/>
    <w:rsid w:val="00AE7321"/>
    <w:rsid w:val="00AE7D56"/>
    <w:rsid w:val="00B71EA0"/>
    <w:rsid w:val="00B74BCB"/>
    <w:rsid w:val="00B76B62"/>
    <w:rsid w:val="00B800B3"/>
    <w:rsid w:val="00B824A2"/>
    <w:rsid w:val="00BA3C7E"/>
    <w:rsid w:val="00BB336E"/>
    <w:rsid w:val="00BB4D72"/>
    <w:rsid w:val="00BB570B"/>
    <w:rsid w:val="00BD52B2"/>
    <w:rsid w:val="00BE1866"/>
    <w:rsid w:val="00BE477A"/>
    <w:rsid w:val="00BE75D5"/>
    <w:rsid w:val="00C1397C"/>
    <w:rsid w:val="00C21C2A"/>
    <w:rsid w:val="00C26740"/>
    <w:rsid w:val="00C43BA0"/>
    <w:rsid w:val="00C52731"/>
    <w:rsid w:val="00C64BAA"/>
    <w:rsid w:val="00C81C17"/>
    <w:rsid w:val="00C95BA0"/>
    <w:rsid w:val="00CA6E39"/>
    <w:rsid w:val="00CB31FF"/>
    <w:rsid w:val="00CB6B2D"/>
    <w:rsid w:val="00CC1595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4784C"/>
    <w:rsid w:val="00D73A48"/>
    <w:rsid w:val="00D85DC7"/>
    <w:rsid w:val="00D87086"/>
    <w:rsid w:val="00D96868"/>
    <w:rsid w:val="00DB4061"/>
    <w:rsid w:val="00DC0C91"/>
    <w:rsid w:val="00DD17BF"/>
    <w:rsid w:val="00DE035A"/>
    <w:rsid w:val="00DE1084"/>
    <w:rsid w:val="00DE2610"/>
    <w:rsid w:val="00DE2955"/>
    <w:rsid w:val="00DF05F7"/>
    <w:rsid w:val="00DF67FF"/>
    <w:rsid w:val="00DF6C2F"/>
    <w:rsid w:val="00E04C75"/>
    <w:rsid w:val="00E05684"/>
    <w:rsid w:val="00E061F2"/>
    <w:rsid w:val="00E1095C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24E3"/>
    <w:rsid w:val="00E82790"/>
    <w:rsid w:val="00E91852"/>
    <w:rsid w:val="00E92443"/>
    <w:rsid w:val="00EF4FB6"/>
    <w:rsid w:val="00F13107"/>
    <w:rsid w:val="00F46FBF"/>
    <w:rsid w:val="00F4703F"/>
    <w:rsid w:val="00F501AA"/>
    <w:rsid w:val="00F56D24"/>
    <w:rsid w:val="00F80016"/>
    <w:rsid w:val="00F871AD"/>
    <w:rsid w:val="00FB0A0C"/>
    <w:rsid w:val="00FB5955"/>
    <w:rsid w:val="00FB5F74"/>
    <w:rsid w:val="00FD719F"/>
    <w:rsid w:val="00FE45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9C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509C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09C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322</Words>
  <Characters>1837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包峰</cp:lastModifiedBy>
  <cp:revision>3</cp:revision>
  <cp:lastPrinted>2018-08-07T08:53:00Z</cp:lastPrinted>
  <dcterms:created xsi:type="dcterms:W3CDTF">2018-12-12T00:50:00Z</dcterms:created>
  <dcterms:modified xsi:type="dcterms:W3CDTF">2018-12-12T01:23:00Z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