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E3E" w:rsidRPr="00085484" w:rsidRDefault="00442E3E" w:rsidP="00442E3E">
      <w:pPr>
        <w:ind w:rightChars="-336" w:right="31680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442E3E" w:rsidRDefault="00442E3E" w:rsidP="00DC05EF">
      <w:pPr>
        <w:ind w:rightChars="-336" w:right="31680" w:firstLineChars="821" w:firstLine="31680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442E3E" w:rsidRDefault="00442E3E" w:rsidP="00DC05EF">
      <w:pPr>
        <w:ind w:rightChars="-336" w:right="31680" w:firstLineChars="197" w:firstLine="31680"/>
        <w:rPr>
          <w:b/>
          <w:bCs/>
          <w:szCs w:val="21"/>
        </w:rPr>
      </w:pPr>
    </w:p>
    <w:p w:rsidR="00442E3E" w:rsidRDefault="00442E3E" w:rsidP="00DC05EF">
      <w:pPr>
        <w:ind w:rightChars="-336" w:right="31680" w:firstLineChars="197" w:firstLine="31680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442E3E" w:rsidRDefault="00442E3E" w:rsidP="00DC05EF">
      <w:pPr>
        <w:ind w:firstLineChars="196" w:firstLine="3168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442E3E" w:rsidRDefault="00442E3E" w:rsidP="00DC05EF">
      <w:pPr>
        <w:tabs>
          <w:tab w:val="left" w:pos="360"/>
        </w:tabs>
        <w:ind w:leftChars="171" w:left="31680" w:hangingChars="100" w:firstLine="316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442E3E" w:rsidRDefault="00442E3E" w:rsidP="00DC05EF">
      <w:pPr>
        <w:tabs>
          <w:tab w:val="left" w:pos="360"/>
        </w:tabs>
        <w:spacing w:line="240" w:lineRule="exact"/>
        <w:ind w:leftChars="171" w:left="31680" w:hangingChars="100" w:firstLine="316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442E3E">
        <w:tc>
          <w:tcPr>
            <w:tcW w:w="956" w:type="dxa"/>
            <w:vMerge w:val="restart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442E3E">
        <w:tc>
          <w:tcPr>
            <w:tcW w:w="956" w:type="dxa"/>
            <w:vMerge/>
          </w:tcPr>
          <w:p w:rsidR="00442E3E" w:rsidRDefault="00442E3E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442E3E" w:rsidRDefault="00442E3E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442E3E">
        <w:tc>
          <w:tcPr>
            <w:tcW w:w="956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442E3E">
        <w:tc>
          <w:tcPr>
            <w:tcW w:w="956" w:type="dxa"/>
            <w:vAlign w:val="center"/>
          </w:tcPr>
          <w:p w:rsidR="00442E3E" w:rsidRDefault="00442E3E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442E3E" w:rsidRDefault="00442E3E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442E3E" w:rsidRDefault="00442E3E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442E3E" w:rsidRDefault="00442E3E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442E3E" w:rsidRPr="00E61940" w:rsidRDefault="00442E3E" w:rsidP="00442E3E">
      <w:pPr>
        <w:spacing w:line="240" w:lineRule="exact"/>
        <w:ind w:leftChars="171" w:left="31680" w:hangingChars="25" w:firstLine="31680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38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442E3E" w:rsidRPr="00E61940" w:rsidRDefault="00442E3E" w:rsidP="00DC05EF">
      <w:pPr>
        <w:spacing w:line="240" w:lineRule="exact"/>
        <w:ind w:leftChars="171" w:left="31680" w:hangingChars="25" w:firstLine="31680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442E3E" w:rsidRPr="00E61940" w:rsidRDefault="00442E3E" w:rsidP="00DC05EF">
      <w:pPr>
        <w:spacing w:line="240" w:lineRule="exact"/>
        <w:ind w:firstLineChars="200" w:firstLine="3168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442E3E" w:rsidRPr="00E61940" w:rsidRDefault="00442E3E" w:rsidP="00DC05EF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442E3E" w:rsidRPr="00E61940" w:rsidRDefault="00442E3E" w:rsidP="00DC05EF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442E3E" w:rsidRPr="00E61940" w:rsidRDefault="00442E3E" w:rsidP="00DC05EF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Ad&gt;10.5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442E3E" w:rsidRPr="00E61940" w:rsidRDefault="00442E3E" w:rsidP="00DC05EF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442E3E" w:rsidRPr="00E61940" w:rsidRDefault="00442E3E" w:rsidP="00DC05EF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75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73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G&lt;75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G&lt;73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442E3E" w:rsidRPr="00E61940" w:rsidRDefault="00442E3E" w:rsidP="00DC05EF">
      <w:pPr>
        <w:tabs>
          <w:tab w:val="left" w:pos="0"/>
        </w:tabs>
        <w:spacing w:line="240" w:lineRule="exact"/>
        <w:ind w:left="1" w:firstLineChars="200" w:firstLine="3168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&lt;14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442E3E" w:rsidRPr="00E61940" w:rsidRDefault="00442E3E" w:rsidP="00DC05EF">
      <w:pPr>
        <w:tabs>
          <w:tab w:val="left" w:pos="0"/>
        </w:tabs>
        <w:spacing w:line="240" w:lineRule="exact"/>
        <w:ind w:left="1" w:firstLineChars="200" w:firstLine="3168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38.5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38.5%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442E3E" w:rsidRPr="00E61940" w:rsidRDefault="00442E3E" w:rsidP="00DC05EF">
      <w:pPr>
        <w:tabs>
          <w:tab w:val="left" w:pos="0"/>
        </w:tabs>
        <w:spacing w:line="240" w:lineRule="exact"/>
        <w:ind w:leftChars="172" w:left="31680" w:hangingChars="150" w:firstLine="31680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442E3E" w:rsidRPr="00E61940" w:rsidRDefault="00442E3E" w:rsidP="00DC05EF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442E3E" w:rsidRPr="00E61940" w:rsidRDefault="00442E3E" w:rsidP="00DC05E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31680" w:hangingChars="498" w:firstLine="3168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442E3E" w:rsidRPr="00E61940" w:rsidRDefault="00442E3E" w:rsidP="00DC05EF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442E3E" w:rsidRPr="00E61940" w:rsidRDefault="00442E3E" w:rsidP="00DC05EF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442E3E" w:rsidRPr="00E61940" w:rsidRDefault="00442E3E" w:rsidP="00DC05EF">
      <w:pPr>
        <w:tabs>
          <w:tab w:val="left" w:pos="540"/>
          <w:tab w:val="left" w:pos="720"/>
          <w:tab w:val="left" w:pos="900"/>
        </w:tabs>
        <w:spacing w:line="240" w:lineRule="exact"/>
        <w:ind w:leftChars="172" w:left="31680" w:hangingChars="299" w:firstLine="31680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442E3E" w:rsidRPr="00E61940" w:rsidRDefault="00442E3E" w:rsidP="00DC05EF">
      <w:pPr>
        <w:tabs>
          <w:tab w:val="left" w:pos="540"/>
          <w:tab w:val="left" w:pos="720"/>
          <w:tab w:val="left" w:pos="900"/>
        </w:tabs>
        <w:spacing w:line="240" w:lineRule="exact"/>
        <w:ind w:leftChars="172" w:left="31680" w:hangingChars="299" w:firstLine="31680"/>
        <w:rPr>
          <w:szCs w:val="21"/>
        </w:rPr>
      </w:pPr>
    </w:p>
    <w:p w:rsidR="00442E3E" w:rsidRDefault="00442E3E" w:rsidP="00DC05EF">
      <w:pPr>
        <w:tabs>
          <w:tab w:val="left" w:pos="540"/>
          <w:tab w:val="left" w:pos="720"/>
          <w:tab w:val="left" w:pos="900"/>
        </w:tabs>
        <w:spacing w:line="240" w:lineRule="exact"/>
        <w:ind w:leftChars="172" w:left="31680" w:hangingChars="299" w:firstLine="31680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442E3E" w:rsidTr="00BB336E">
        <w:trPr>
          <w:trHeight w:val="2097"/>
        </w:trPr>
        <w:tc>
          <w:tcPr>
            <w:tcW w:w="5437" w:type="dxa"/>
          </w:tcPr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442E3E" w:rsidRDefault="00442E3E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442E3E" w:rsidRDefault="00442E3E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442E3E" w:rsidSect="00E619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E3E" w:rsidRDefault="00442E3E" w:rsidP="00CC4EC4">
      <w:r>
        <w:separator/>
      </w:r>
    </w:p>
  </w:endnote>
  <w:endnote w:type="continuationSeparator" w:id="0">
    <w:p w:rsidR="00442E3E" w:rsidRDefault="00442E3E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E3E" w:rsidRDefault="00442E3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E3E" w:rsidRDefault="00442E3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E3E" w:rsidRDefault="00442E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E3E" w:rsidRDefault="00442E3E" w:rsidP="00CC4EC4">
      <w:r>
        <w:separator/>
      </w:r>
    </w:p>
  </w:footnote>
  <w:footnote w:type="continuationSeparator" w:id="0">
    <w:p w:rsidR="00442E3E" w:rsidRDefault="00442E3E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E3E" w:rsidRDefault="00442E3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E3E" w:rsidRDefault="00442E3E" w:rsidP="00DC05E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E3E" w:rsidRDefault="00442E3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24E4B"/>
    <w:rsid w:val="00035F50"/>
    <w:rsid w:val="00046A30"/>
    <w:rsid w:val="000550F8"/>
    <w:rsid w:val="000746B2"/>
    <w:rsid w:val="000806C1"/>
    <w:rsid w:val="00085484"/>
    <w:rsid w:val="0009457A"/>
    <w:rsid w:val="000B0798"/>
    <w:rsid w:val="000B3CCD"/>
    <w:rsid w:val="000C6516"/>
    <w:rsid w:val="00111CDD"/>
    <w:rsid w:val="00120E7E"/>
    <w:rsid w:val="00120FF5"/>
    <w:rsid w:val="00147355"/>
    <w:rsid w:val="001529BA"/>
    <w:rsid w:val="00190A32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42C11"/>
    <w:rsid w:val="00264A49"/>
    <w:rsid w:val="00275495"/>
    <w:rsid w:val="00290E40"/>
    <w:rsid w:val="002B2E87"/>
    <w:rsid w:val="002C3868"/>
    <w:rsid w:val="002D7B77"/>
    <w:rsid w:val="002E482B"/>
    <w:rsid w:val="00300327"/>
    <w:rsid w:val="00323D08"/>
    <w:rsid w:val="00334392"/>
    <w:rsid w:val="00344288"/>
    <w:rsid w:val="0035174F"/>
    <w:rsid w:val="00370BB4"/>
    <w:rsid w:val="0037181C"/>
    <w:rsid w:val="00377D26"/>
    <w:rsid w:val="00382659"/>
    <w:rsid w:val="0039209D"/>
    <w:rsid w:val="00392D98"/>
    <w:rsid w:val="003A4607"/>
    <w:rsid w:val="003B1385"/>
    <w:rsid w:val="003B13DB"/>
    <w:rsid w:val="003B4BC2"/>
    <w:rsid w:val="003D0F0D"/>
    <w:rsid w:val="003E5191"/>
    <w:rsid w:val="004050EE"/>
    <w:rsid w:val="00417EB2"/>
    <w:rsid w:val="00426663"/>
    <w:rsid w:val="004353A2"/>
    <w:rsid w:val="00442E3E"/>
    <w:rsid w:val="0047100A"/>
    <w:rsid w:val="004828C5"/>
    <w:rsid w:val="0049311B"/>
    <w:rsid w:val="00493F5D"/>
    <w:rsid w:val="004B238E"/>
    <w:rsid w:val="004F1C26"/>
    <w:rsid w:val="004F334B"/>
    <w:rsid w:val="005040C6"/>
    <w:rsid w:val="0051428B"/>
    <w:rsid w:val="005509CF"/>
    <w:rsid w:val="00587930"/>
    <w:rsid w:val="00595E41"/>
    <w:rsid w:val="005A0C64"/>
    <w:rsid w:val="005A55BE"/>
    <w:rsid w:val="005C664D"/>
    <w:rsid w:val="005C743F"/>
    <w:rsid w:val="005E16E2"/>
    <w:rsid w:val="0061480A"/>
    <w:rsid w:val="0061728F"/>
    <w:rsid w:val="00635C1F"/>
    <w:rsid w:val="00667A60"/>
    <w:rsid w:val="006A1C6A"/>
    <w:rsid w:val="006A3661"/>
    <w:rsid w:val="006B60CC"/>
    <w:rsid w:val="006C3432"/>
    <w:rsid w:val="006E3588"/>
    <w:rsid w:val="006F2412"/>
    <w:rsid w:val="00716B7E"/>
    <w:rsid w:val="00756CCC"/>
    <w:rsid w:val="0082181A"/>
    <w:rsid w:val="00861D32"/>
    <w:rsid w:val="008D4BF7"/>
    <w:rsid w:val="008E6849"/>
    <w:rsid w:val="00907D8F"/>
    <w:rsid w:val="0092179E"/>
    <w:rsid w:val="00937429"/>
    <w:rsid w:val="0094660F"/>
    <w:rsid w:val="00953E55"/>
    <w:rsid w:val="009B6610"/>
    <w:rsid w:val="009C55DC"/>
    <w:rsid w:val="009C626E"/>
    <w:rsid w:val="009D0CC9"/>
    <w:rsid w:val="009D4136"/>
    <w:rsid w:val="009E1FA6"/>
    <w:rsid w:val="00A11D9A"/>
    <w:rsid w:val="00A21752"/>
    <w:rsid w:val="00A277A3"/>
    <w:rsid w:val="00A5200A"/>
    <w:rsid w:val="00A65604"/>
    <w:rsid w:val="00A65828"/>
    <w:rsid w:val="00A7393A"/>
    <w:rsid w:val="00AA7CC0"/>
    <w:rsid w:val="00AD68C7"/>
    <w:rsid w:val="00AE7321"/>
    <w:rsid w:val="00AE7D56"/>
    <w:rsid w:val="00B71EA0"/>
    <w:rsid w:val="00B74BCB"/>
    <w:rsid w:val="00B76B62"/>
    <w:rsid w:val="00B800B3"/>
    <w:rsid w:val="00B824A2"/>
    <w:rsid w:val="00BA3C7E"/>
    <w:rsid w:val="00BB336E"/>
    <w:rsid w:val="00BB4D72"/>
    <w:rsid w:val="00BB570B"/>
    <w:rsid w:val="00BD3352"/>
    <w:rsid w:val="00BD52B2"/>
    <w:rsid w:val="00BE477A"/>
    <w:rsid w:val="00BE75D5"/>
    <w:rsid w:val="00C1397C"/>
    <w:rsid w:val="00C21C2A"/>
    <w:rsid w:val="00C26740"/>
    <w:rsid w:val="00C43BA0"/>
    <w:rsid w:val="00C52731"/>
    <w:rsid w:val="00C64BAA"/>
    <w:rsid w:val="00C81C17"/>
    <w:rsid w:val="00C95BA0"/>
    <w:rsid w:val="00CA6E39"/>
    <w:rsid w:val="00CB31FF"/>
    <w:rsid w:val="00CB6B2D"/>
    <w:rsid w:val="00CC4EC4"/>
    <w:rsid w:val="00CD355F"/>
    <w:rsid w:val="00CF074A"/>
    <w:rsid w:val="00D10740"/>
    <w:rsid w:val="00D15658"/>
    <w:rsid w:val="00D161D7"/>
    <w:rsid w:val="00D17911"/>
    <w:rsid w:val="00D26FFC"/>
    <w:rsid w:val="00D37D3C"/>
    <w:rsid w:val="00D42F96"/>
    <w:rsid w:val="00D4784C"/>
    <w:rsid w:val="00D55D23"/>
    <w:rsid w:val="00D85DC7"/>
    <w:rsid w:val="00D87086"/>
    <w:rsid w:val="00D96868"/>
    <w:rsid w:val="00DB4061"/>
    <w:rsid w:val="00DC05EF"/>
    <w:rsid w:val="00DC0C91"/>
    <w:rsid w:val="00DD17BF"/>
    <w:rsid w:val="00DE035A"/>
    <w:rsid w:val="00DE1084"/>
    <w:rsid w:val="00DE2610"/>
    <w:rsid w:val="00DE2955"/>
    <w:rsid w:val="00DF67FF"/>
    <w:rsid w:val="00DF6C2F"/>
    <w:rsid w:val="00E04C75"/>
    <w:rsid w:val="00E05684"/>
    <w:rsid w:val="00E061F2"/>
    <w:rsid w:val="00E1095C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82790"/>
    <w:rsid w:val="00E91852"/>
    <w:rsid w:val="00E92443"/>
    <w:rsid w:val="00EF2CA8"/>
    <w:rsid w:val="00EF4FB6"/>
    <w:rsid w:val="00F13107"/>
    <w:rsid w:val="00F46FBF"/>
    <w:rsid w:val="00F4703F"/>
    <w:rsid w:val="00F501AA"/>
    <w:rsid w:val="00F56D24"/>
    <w:rsid w:val="00F80016"/>
    <w:rsid w:val="00F871AD"/>
    <w:rsid w:val="00FB0A0C"/>
    <w:rsid w:val="00FB5955"/>
    <w:rsid w:val="00FB5F74"/>
    <w:rsid w:val="00FD719F"/>
    <w:rsid w:val="00FE45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9C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509C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09C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322</Words>
  <Characters>1837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微软用户</cp:lastModifiedBy>
  <cp:revision>3</cp:revision>
  <cp:lastPrinted>2018-08-07T08:53:00Z</cp:lastPrinted>
  <dcterms:created xsi:type="dcterms:W3CDTF">2018-11-16T02:20:00Z</dcterms:created>
  <dcterms:modified xsi:type="dcterms:W3CDTF">2018-11-18T01:44:00Z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